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4234" w:rsidRPr="00A828FA" w:rsidRDefault="00584234" w:rsidP="0058423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828FA">
        <w:rPr>
          <w:rFonts w:ascii="Times New Roman" w:hAnsi="Times New Roman" w:cs="Times New Roman"/>
          <w:sz w:val="24"/>
          <w:szCs w:val="24"/>
          <w:u w:val="single"/>
        </w:rPr>
        <w:t>Thomas MARYS</w:t>
      </w:r>
      <w:r w:rsidRPr="00A828FA">
        <w:rPr>
          <w:rFonts w:ascii="Times New Roman" w:hAnsi="Times New Roman" w:cs="Times New Roman"/>
          <w:sz w:val="24"/>
          <w:szCs w:val="24"/>
        </w:rPr>
        <w:t xml:space="preserve">     (fl.1472-3)</w:t>
      </w:r>
    </w:p>
    <w:p w:rsidR="00584234" w:rsidRPr="00A828FA" w:rsidRDefault="00584234" w:rsidP="0058423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828FA">
        <w:rPr>
          <w:rFonts w:ascii="Times New Roman" w:hAnsi="Times New Roman" w:cs="Times New Roman"/>
          <w:sz w:val="24"/>
          <w:szCs w:val="24"/>
        </w:rPr>
        <w:t>Rector of Stourmouth, Kent.</w:t>
      </w:r>
    </w:p>
    <w:p w:rsidR="00584234" w:rsidRPr="00A828FA" w:rsidRDefault="00584234" w:rsidP="0058423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84234" w:rsidRPr="00A828FA" w:rsidRDefault="00584234" w:rsidP="0058423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84234" w:rsidRPr="00A828FA" w:rsidRDefault="00584234" w:rsidP="0058423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828FA">
        <w:rPr>
          <w:rFonts w:ascii="Times New Roman" w:hAnsi="Times New Roman" w:cs="Times New Roman"/>
          <w:sz w:val="24"/>
          <w:szCs w:val="24"/>
        </w:rPr>
        <w:t xml:space="preserve">         1472-3</w:t>
      </w:r>
      <w:r w:rsidRPr="00A828FA">
        <w:rPr>
          <w:rFonts w:ascii="Times New Roman" w:hAnsi="Times New Roman" w:cs="Times New Roman"/>
          <w:sz w:val="24"/>
          <w:szCs w:val="24"/>
        </w:rPr>
        <w:tab/>
        <w:t>He made his Will.  (Plomer p.321)</w:t>
      </w:r>
    </w:p>
    <w:p w:rsidR="00584234" w:rsidRPr="00A828FA" w:rsidRDefault="00584234" w:rsidP="0058423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84234" w:rsidRPr="00A828FA" w:rsidRDefault="00584234" w:rsidP="0058423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84234" w:rsidRPr="00A828FA" w:rsidRDefault="00584234" w:rsidP="0058423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828FA">
        <w:rPr>
          <w:rFonts w:ascii="Times New Roman" w:hAnsi="Times New Roman" w:cs="Times New Roman"/>
          <w:sz w:val="24"/>
          <w:szCs w:val="24"/>
        </w:rPr>
        <w:t>17 October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4234" w:rsidRDefault="00584234" w:rsidP="00564E3C">
      <w:pPr>
        <w:spacing w:after="0" w:line="240" w:lineRule="auto"/>
      </w:pPr>
      <w:r>
        <w:separator/>
      </w:r>
    </w:p>
  </w:endnote>
  <w:endnote w:type="continuationSeparator" w:id="0">
    <w:p w:rsidR="00584234" w:rsidRDefault="00584234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584234">
      <w:rPr>
        <w:rFonts w:ascii="Times New Roman" w:hAnsi="Times New Roman" w:cs="Times New Roman"/>
        <w:noProof/>
        <w:sz w:val="24"/>
        <w:szCs w:val="24"/>
      </w:rPr>
      <w:t>13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4234" w:rsidRDefault="00584234" w:rsidP="00564E3C">
      <w:pPr>
        <w:spacing w:after="0" w:line="240" w:lineRule="auto"/>
      </w:pPr>
      <w:r>
        <w:separator/>
      </w:r>
    </w:p>
  </w:footnote>
  <w:footnote w:type="continuationSeparator" w:id="0">
    <w:p w:rsidR="00584234" w:rsidRDefault="00584234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4234"/>
    <w:rsid w:val="00372DC6"/>
    <w:rsid w:val="00564E3C"/>
    <w:rsid w:val="00584234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6F0D171-465C-4AF1-9035-1C44550FC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19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2015-11-13T20:46:00Z</dcterms:created>
  <dcterms:modified xsi:type="dcterms:W3CDTF">2015-11-13T20:46:00Z</dcterms:modified>
</cp:coreProperties>
</file>